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0735AF" w:rsidRPr="003C74F9" w:rsidTr="000F456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0735AF" w:rsidRPr="009449D6" w:rsidRDefault="000735AF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449D6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ΕΙΔΟΣ</w:t>
            </w:r>
            <w:r w:rsidRPr="003C74F9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Pr="003C74F9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  <w:t xml:space="preserve">Scanner A4 </w:t>
            </w:r>
            <w:r w:rsidRPr="009449D6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διπλής</w:t>
            </w:r>
            <w:r w:rsidRPr="009449D6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Pr="009449D6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όψης</w:t>
            </w:r>
            <w:r w:rsidRPr="009449D6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</w:tr>
      <w:tr w:rsidR="000735AF" w:rsidRPr="00820A4B" w:rsidTr="000F456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0735AF" w:rsidRPr="00820A4B" w:rsidRDefault="000735AF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0735AF" w:rsidRPr="00820A4B" w:rsidRDefault="000735AF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0735AF" w:rsidRPr="00820A4B" w:rsidRDefault="000735AF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0735AF" w:rsidRPr="00820A4B" w:rsidRDefault="000735AF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0735AF" w:rsidRPr="00820A4B" w:rsidRDefault="000735AF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ΠΑΡΑΠΟΜΠΗ</w:t>
            </w:r>
          </w:p>
        </w:tc>
      </w:tr>
      <w:tr w:rsidR="000735AF" w:rsidRPr="00820A4B" w:rsidTr="000F456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735AF" w:rsidRPr="00820A4B" w:rsidRDefault="000735AF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735AF" w:rsidRPr="00820A4B" w:rsidRDefault="000735AF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735AF" w:rsidRPr="00820A4B" w:rsidRDefault="000735AF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735AF" w:rsidRPr="00820A4B" w:rsidRDefault="000735AF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735AF" w:rsidRPr="00820A4B" w:rsidRDefault="000735AF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(ε)</w:t>
            </w:r>
          </w:p>
        </w:tc>
      </w:tr>
      <w:tr w:rsidR="000735AF" w:rsidRPr="00820A4B" w:rsidTr="000F456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735AF" w:rsidRPr="00820A4B" w:rsidRDefault="000735AF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735AF" w:rsidRPr="00820A4B" w:rsidRDefault="000735AF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735AF" w:rsidRPr="00820A4B" w:rsidRDefault="000735AF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735AF" w:rsidRPr="00820A4B" w:rsidRDefault="000735AF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735AF" w:rsidRPr="00820A4B" w:rsidRDefault="000735AF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0735AF" w:rsidRPr="00820A4B" w:rsidTr="000F456E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0735AF" w:rsidRPr="00820A4B" w:rsidRDefault="000735AF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0735AF" w:rsidRDefault="000735AF" w:rsidP="000F456E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</w:pPr>
            <w:r w:rsidRPr="009449D6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Optical Resolution 1200x600 DPI</w:t>
            </w:r>
          </w:p>
          <w:p w:rsidR="000735AF" w:rsidRPr="001F061C" w:rsidRDefault="000735AF" w:rsidP="000F456E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</w:pPr>
            <w:r w:rsidRPr="001F061C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Scanner type Automatic Document Feeder / Manual Feed, double sided scan</w:t>
            </w:r>
          </w:p>
          <w:p w:rsidR="000735AF" w:rsidRPr="001F061C" w:rsidRDefault="000735AF" w:rsidP="000F456E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</w:pPr>
            <w:r w:rsidRPr="001F061C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 xml:space="preserve">Image sensor </w:t>
            </w:r>
            <w:proofErr w:type="spellStart"/>
            <w:r w:rsidRPr="001F061C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Colour</w:t>
            </w:r>
            <w:proofErr w:type="spellEnd"/>
            <w:r w:rsidRPr="001F061C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 xml:space="preserve"> Contact Image Sensor (Front &amp; Back)</w:t>
            </w:r>
          </w:p>
          <w:p w:rsidR="000735AF" w:rsidRPr="001F061C" w:rsidRDefault="000735AF" w:rsidP="000F456E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</w:pPr>
            <w:r w:rsidRPr="001F061C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 xml:space="preserve">Light source 3 </w:t>
            </w:r>
            <w:proofErr w:type="spellStart"/>
            <w:r w:rsidRPr="001F061C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Colour</w:t>
            </w:r>
            <w:proofErr w:type="spellEnd"/>
            <w:r w:rsidRPr="001F061C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 xml:space="preserve"> LED</w:t>
            </w:r>
            <w: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 xml:space="preserve"> </w:t>
            </w:r>
            <w:r w:rsidRPr="001F061C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(Red/Green/Blue)</w:t>
            </w:r>
          </w:p>
          <w:p w:rsidR="000735AF" w:rsidRPr="001F061C" w:rsidRDefault="000735AF" w:rsidP="000F456E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</w:pPr>
            <w:r w:rsidRPr="001F061C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 xml:space="preserve">Scanning Speed (A4 Portrait) 40 pages per minute </w:t>
            </w:r>
          </w:p>
          <w:p w:rsidR="000735AF" w:rsidRPr="001F061C" w:rsidRDefault="000735AF" w:rsidP="000F456E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</w:pPr>
            <w:r w:rsidRPr="001F061C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Standard Paper Sizes A4, A5, A6, B5, B6, Business Card, Post Card, Letter, Legal</w:t>
            </w:r>
          </w:p>
          <w:p w:rsidR="000735AF" w:rsidRPr="001F061C" w:rsidRDefault="000735AF" w:rsidP="000F456E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</w:pPr>
            <w:r w:rsidRPr="001F061C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Custom Paper Sizes Minimum: 50.8 mm x 50.8 mm (2” x 2”) Maximum: 216 mm x 360 mm (8.5” x 14.17”)</w:t>
            </w:r>
          </w:p>
          <w:p w:rsidR="000735AF" w:rsidRPr="001F061C" w:rsidRDefault="000735AF" w:rsidP="000F456E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</w:pPr>
            <w:r w:rsidRPr="001F061C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 xml:space="preserve">Multi-feed Detection Overlap detection, </w:t>
            </w:r>
          </w:p>
          <w:p w:rsidR="000735AF" w:rsidRPr="001F061C" w:rsidRDefault="000735AF" w:rsidP="000F456E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</w:pPr>
            <w:r w:rsidRPr="001F061C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 xml:space="preserve">USB Interface USB 3.2 Gen 1 / 2.0 / 1.1 </w:t>
            </w:r>
          </w:p>
          <w:p w:rsidR="000735AF" w:rsidRDefault="000735AF" w:rsidP="000F456E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</w:pPr>
            <w:r w:rsidRPr="001F061C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LCD Touchscreen 4.3</w:t>
            </w:r>
            <w:proofErr w:type="gramStart"/>
            <w:r w:rsidRPr="001F061C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 xml:space="preserve">“ </w:t>
            </w:r>
            <w:proofErr w:type="spellStart"/>
            <w:r w:rsidRPr="001F061C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Colour</w:t>
            </w:r>
            <w:proofErr w:type="spellEnd"/>
            <w:proofErr w:type="gramEnd"/>
            <w:r w:rsidRPr="001F061C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 xml:space="preserve"> TFT with </w:t>
            </w:r>
          </w:p>
          <w:p w:rsidR="000735AF" w:rsidRPr="009449D6" w:rsidRDefault="000735AF" w:rsidP="000F456E">
            <w:pPr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ΣΧΕΤΙΚΑ</w:t>
            </w:r>
            <w:r w:rsidRPr="009449D6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 xml:space="preserve">: Fujitsu </w:t>
            </w:r>
            <w:proofErr w:type="spellStart"/>
            <w:r w:rsidRPr="009449D6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ScanSnap</w:t>
            </w:r>
            <w:proofErr w:type="spellEnd"/>
            <w:r w:rsidRPr="009449D6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 xml:space="preserve"> iX1600 </w:t>
            </w:r>
            <w:proofErr w:type="spellStart"/>
            <w:r w:rsidRPr="009449D6">
              <w:rPr>
                <w:rFonts w:asciiTheme="majorHAnsi" w:hAnsiTheme="majorHAnsi" w:cstheme="majorHAnsi"/>
                <w:color w:val="000000"/>
                <w:sz w:val="18"/>
                <w:szCs w:val="18"/>
                <w:lang w:val="en-US"/>
              </w:rPr>
              <w:t>Sheetfed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:rsidR="000735AF" w:rsidRPr="00820A4B" w:rsidRDefault="000735AF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735AF" w:rsidRPr="00820A4B" w:rsidRDefault="000735AF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735AF" w:rsidRPr="00820A4B" w:rsidRDefault="000735AF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  <w:tr w:rsidR="000735AF" w:rsidRPr="00820A4B" w:rsidTr="000F456E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0735AF" w:rsidRPr="00820A4B" w:rsidRDefault="000735AF" w:rsidP="000F456E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0735AF" w:rsidRPr="00820A4B" w:rsidRDefault="000735AF" w:rsidP="000F456E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0735AF" w:rsidRPr="001F061C" w:rsidRDefault="000735AF" w:rsidP="000F456E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n-US"/>
              </w:rPr>
            </w:pPr>
            <w:r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735AF" w:rsidRPr="00820A4B" w:rsidRDefault="000735AF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735AF" w:rsidRPr="00820A4B" w:rsidRDefault="000735AF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Default="00B43CAA">
      <w:bookmarkStart w:id="0" w:name="_GoBack"/>
      <w:bookmarkEnd w:id="0"/>
    </w:p>
    <w:sectPr w:rsidR="00B43CA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9102D4BB</Template>
  <TotalTime>0</TotalTime>
  <Pages>1</Pages>
  <Words>121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2025-10-31T09:29:00Z</dcterms:created>
  <dcterms:modified xsi:type="dcterms:W3CDTF">2025-10-31T09:29:00Z</dcterms:modified>
</cp:coreProperties>
</file>